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3e31b68" w14:textId="3e31b68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8871BE">
        <w:t>226/2019-25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8871BE">
        <w:t>19</w:t>
      </w:r>
      <w:r w:rsidR="00FB7CEF">
        <w:t xml:space="preserve">. </w:t>
      </w:r>
      <w:r w:rsidR="007D203F">
        <w:t>veljače</w:t>
      </w:r>
      <w:r w:rsidR="001409EC">
        <w:t xml:space="preserve"> 20</w:t>
      </w:r>
      <w:r w:rsidR="00A57AAC">
        <w:t>20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8871BE">
        <w:t>13</w:t>
      </w:r>
      <w:r w:rsidR="00993A48">
        <w:t>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A57AAC" w:rsidP="00917194" w:rsidRDefault="008871BE">
      <w:pPr>
        <w:jc w:val="center"/>
        <w:rPr>
          <w:b/>
        </w:rPr>
      </w:pPr>
      <w:r>
        <w:rPr>
          <w:b/>
        </w:rPr>
        <w:t>PROSPERUS d.o.o. u stečaju, Rovinj, Garzottijeva 1, OIB: 19547870089</w:t>
      </w:r>
    </w:p>
    <w:p w:rsidR="00A57AAC" w:rsidP="00917194" w:rsidRDefault="00A57AAC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8871BE">
        <w:t>Jasmina Lichtenberg</w:t>
      </w: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8871BE">
        <w:t>13</w:t>
      </w:r>
      <w:r w:rsidR="007D203F">
        <w:t xml:space="preserve">,00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17194" w:rsidP="00917194" w:rsidRDefault="00917194">
      <w:pPr>
        <w:jc w:val="both"/>
      </w:pPr>
      <w:r>
        <w:tab/>
        <w:t>Utvrđuje se da su na današnje ročište pristupili slijedeći vjerovnici:</w:t>
      </w:r>
    </w:p>
    <w:p w:rsidR="00C4460D" w:rsidP="008871BE" w:rsidRDefault="00AD3977">
      <w:pPr>
        <w:jc w:val="both"/>
      </w:pPr>
      <w:r>
        <w:tab/>
      </w:r>
      <w:r w:rsidR="00390D42">
        <w:t>1</w:t>
      </w:r>
      <w:r>
        <w:t xml:space="preserve">/ </w:t>
      </w:r>
      <w:r w:rsidR="00C4460D">
        <w:t xml:space="preserve">za vjerovnika </w:t>
      </w:r>
      <w:r w:rsidR="00390D42">
        <w:t xml:space="preserve"> TELBA RAČUNOVODSTVO d.o.o. pun. Ivan Hrvatin</w:t>
      </w:r>
    </w:p>
    <w:p w:rsidR="00993A48" w:rsidP="00917194" w:rsidRDefault="00993A48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8871BE">
        <w:t>23</w:t>
      </w:r>
      <w:r w:rsidR="00DC6C4F">
        <w:t>.</w:t>
      </w:r>
      <w:r w:rsidR="00993A48">
        <w:t xml:space="preserve"> </w:t>
      </w:r>
      <w:r w:rsidR="007D203F">
        <w:t>listopada</w:t>
      </w:r>
      <w:r w:rsidR="00993A48">
        <w:t xml:space="preserve"> </w:t>
      </w:r>
      <w:r w:rsidR="003D6958">
        <w:t>20</w:t>
      </w:r>
      <w:r w:rsidR="007D203F">
        <w:t>19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8871BE">
        <w:t>a</w:t>
      </w:r>
      <w:r w:rsidR="00DC6C4F">
        <w:t xml:space="preserve"> upravitelj</w:t>
      </w:r>
      <w:r w:rsidR="008871BE">
        <w:t>ica</w:t>
      </w:r>
      <w:r w:rsidR="00DC6C4F">
        <w:t xml:space="preserve"> </w:t>
      </w:r>
      <w:r w:rsidR="008871BE">
        <w:t>Jasmina Lichtenberg</w:t>
      </w:r>
      <w:r w:rsidR="00993A48">
        <w:t xml:space="preserve"> </w:t>
      </w:r>
      <w:r w:rsidR="008871BE">
        <w:t>22</w:t>
      </w:r>
      <w:r w:rsidR="00DC6C4F">
        <w:t>.</w:t>
      </w:r>
      <w:r w:rsidR="00993A48">
        <w:t xml:space="preserve"> </w:t>
      </w:r>
      <w:r w:rsidR="00A57AAC">
        <w:t>siječnja</w:t>
      </w:r>
      <w:r w:rsidR="00DC6C4F">
        <w:t xml:space="preserve"> 20</w:t>
      </w:r>
      <w:r w:rsidR="00A57AAC">
        <w:t>20</w:t>
      </w:r>
      <w:r w:rsidR="00DC6C4F">
        <w:t xml:space="preserve">. godine </w:t>
      </w:r>
      <w:r w:rsidR="00993A48">
        <w:t>dostavi</w:t>
      </w:r>
      <w:r w:rsidR="008871BE">
        <w:t>la</w:t>
      </w:r>
      <w:r>
        <w:t xml:space="preserve"> sudu izvješće za ispitno ročište koje je objavljeno na e-oglasnoj ploči suda </w:t>
      </w:r>
      <w:r w:rsidR="008871BE">
        <w:t>24</w:t>
      </w:r>
      <w:r w:rsidR="00DC6C4F">
        <w:t xml:space="preserve">. </w:t>
      </w:r>
      <w:r w:rsidR="00A57AAC">
        <w:t>siječnja</w:t>
      </w:r>
      <w:r w:rsidR="00DC6C4F">
        <w:t xml:space="preserve"> </w:t>
      </w:r>
      <w:r w:rsidR="00FB7CEF">
        <w:t>20</w:t>
      </w:r>
      <w:r w:rsidR="00A57AAC">
        <w:t>20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8871BE">
        <w:t>6</w:t>
      </w:r>
      <w:r>
        <w:t xml:space="preserve"> tražbin</w:t>
      </w:r>
      <w:r w:rsidR="00451649">
        <w:t>a</w:t>
      </w:r>
      <w:r w:rsidR="00DC6C4F">
        <w:t xml:space="preserve"> (</w:t>
      </w:r>
      <w:r w:rsidRPr="00035531" w:rsidR="008871BE">
        <w:t xml:space="preserve">drugog </w:t>
      </w:r>
      <w:r w:rsidR="00DC6C4F">
        <w:t>višeg isplatnog reda)</w:t>
      </w:r>
      <w:r>
        <w:t xml:space="preserve"> u ukupnom iznosu od </w:t>
      </w:r>
      <w:r w:rsidR="008871BE">
        <w:t>110.571,76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625DD4" w:rsidP="00625DD4" w:rsidRDefault="00413767">
      <w:pPr>
        <w:ind w:firstLine="708"/>
        <w:jc w:val="both"/>
      </w:pPr>
      <w:r w:rsidRPr="00625DD4">
        <w:lastRenderedPageBreak/>
        <w:t xml:space="preserve">1.  </w:t>
      </w:r>
      <w:r w:rsidR="00625DD4">
        <w:t xml:space="preserve">Vjerovnik </w:t>
      </w:r>
      <w:r w:rsidR="008871BE">
        <w:t>GRAD ROVINJ – ROVIGNO, Rovinj, Trg Matteotti 2, OIB: 25677819890,</w:t>
      </w:r>
      <w:r w:rsidR="00625DD4">
        <w:t xml:space="preserve">  prijavio je tražbinu u iznosu od </w:t>
      </w:r>
      <w:r w:rsidR="008871BE">
        <w:t>2.362,15</w:t>
      </w:r>
      <w:r w:rsidR="00625DD4">
        <w:t xml:space="preserve"> kn po osnovi </w:t>
      </w:r>
      <w:r w:rsidR="008871BE">
        <w:t>spomeničke rente, komunalne naknade i zateznih kamata</w:t>
      </w:r>
      <w:r w:rsidR="00625DD4">
        <w:t xml:space="preserve"> kao tražbinu </w:t>
      </w:r>
      <w:r w:rsidR="008871BE">
        <w:t>drugog</w:t>
      </w:r>
      <w:r w:rsidRPr="009C2AA1" w:rsidR="00625DD4">
        <w:t xml:space="preserve"> višeg isplatnog reda.</w:t>
      </w:r>
    </w:p>
    <w:p w:rsidR="00625DD4" w:rsidP="00625DD4" w:rsidRDefault="00625DD4">
      <w:pPr>
        <w:ind w:firstLine="708"/>
        <w:jc w:val="both"/>
      </w:pPr>
    </w:p>
    <w:p w:rsidR="00625DD4" w:rsidP="00625DD4" w:rsidRDefault="00625DD4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625DD4" w:rsidP="00625DD4" w:rsidRDefault="00625DD4">
      <w:pPr>
        <w:ind w:firstLine="708"/>
        <w:jc w:val="both"/>
      </w:pPr>
    </w:p>
    <w:p w:rsidR="00625DD4" w:rsidP="00625DD4" w:rsidRDefault="00625DD4">
      <w:pPr>
        <w:ind w:firstLine="708"/>
        <w:jc w:val="both"/>
      </w:pPr>
      <w:r w:rsidRPr="00A6103C">
        <w:t>Utvrđuje se da nijedan od stečajnih vjerovnika nije osporio tražbinu.</w:t>
      </w:r>
    </w:p>
    <w:p w:rsidR="00625DD4" w:rsidP="00625DD4" w:rsidRDefault="00625DD4">
      <w:pPr>
        <w:ind w:firstLine="708"/>
        <w:jc w:val="both"/>
      </w:pPr>
    </w:p>
    <w:p w:rsidR="00625DD4" w:rsidP="00625DD4" w:rsidRDefault="00625DD4">
      <w:pPr>
        <w:ind w:firstLine="708"/>
        <w:jc w:val="both"/>
      </w:pPr>
      <w:r w:rsidRPr="00CF43B1">
        <w:t xml:space="preserve">Stečajni sudac objavljuje da se tražbina stečajnog vjerovnika </w:t>
      </w:r>
      <w:r w:rsidR="008871BE">
        <w:t>GRAD ROVINJ – ROVIGNO, Rovinj, Trg Matteotti 2, OIB: 25677819890</w:t>
      </w:r>
      <w:r>
        <w:t>, smatra u</w:t>
      </w:r>
      <w:r w:rsidRPr="00CF43B1">
        <w:t xml:space="preserve">tvrđenom u iznosu od </w:t>
      </w:r>
      <w:r w:rsidR="008871BE">
        <w:t xml:space="preserve">2.362,15 </w:t>
      </w:r>
      <w:r>
        <w:t xml:space="preserve">kn i razvrstava se u </w:t>
      </w:r>
      <w:r w:rsidR="008871BE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625DD4" w:rsidP="00390D42" w:rsidRDefault="00625DD4">
      <w:pPr>
        <w:jc w:val="both"/>
      </w:pPr>
    </w:p>
    <w:p w:rsidRPr="00625DD4" w:rsidR="008E5237" w:rsidP="00625DD4" w:rsidRDefault="00625DD4">
      <w:pPr>
        <w:ind w:firstLine="708"/>
        <w:jc w:val="both"/>
      </w:pPr>
      <w:r>
        <w:rPr>
          <w:b/>
        </w:rPr>
        <w:t xml:space="preserve">2. </w:t>
      </w:r>
      <w:r w:rsidRPr="008871BE" w:rsidR="008871BE">
        <w:t>Vjerovnik</w:t>
      </w:r>
      <w:r>
        <w:t xml:space="preserve"> </w:t>
      </w:r>
      <w:r w:rsidR="008871BE">
        <w:t>ISTARSKI VODOVOD d.o.o. Buzet, Sv. Ivan 8, OIB: 13269963589</w:t>
      </w:r>
      <w:r w:rsidRPr="00625DD4" w:rsidR="00451649">
        <w:t xml:space="preserve"> prijavio je tražbinu u iznosu od </w:t>
      </w:r>
      <w:r w:rsidR="008871BE">
        <w:t>423,26</w:t>
      </w:r>
      <w:r w:rsidRPr="00625DD4" w:rsidR="00267778">
        <w:t xml:space="preserve"> kn</w:t>
      </w:r>
      <w:r w:rsidRPr="00625DD4" w:rsidR="00331177">
        <w:t xml:space="preserve"> </w:t>
      </w:r>
      <w:r w:rsidRPr="00625DD4" w:rsidR="00771354">
        <w:t>po osnovi</w:t>
      </w:r>
      <w:r w:rsidR="008871BE">
        <w:t xml:space="preserve"> računa za vodu</w:t>
      </w:r>
      <w:r w:rsidRPr="00625DD4" w:rsidR="00267778">
        <w:t xml:space="preserve">, kao </w:t>
      </w:r>
      <w:r w:rsidRPr="00625DD4" w:rsidR="00451649">
        <w:t xml:space="preserve">tražbinu </w:t>
      </w:r>
      <w:r w:rsidR="008871BE">
        <w:t>drugog</w:t>
      </w:r>
      <w:r w:rsidRPr="00625DD4" w:rsidR="00451649">
        <w:t xml:space="preserve"> </w:t>
      </w:r>
      <w:r w:rsidRPr="00625DD4" w:rsidR="00F500BF">
        <w:t xml:space="preserve">višeg </w:t>
      </w:r>
      <w:r w:rsidRPr="00625DD4" w:rsidR="00451649">
        <w:t>isplatnog reda</w:t>
      </w:r>
      <w:r w:rsidRPr="00625DD4" w:rsidR="00607096">
        <w:t>.</w:t>
      </w:r>
    </w:p>
    <w:p w:rsidRPr="00625DD4" w:rsidR="00331177" w:rsidP="00625DD4" w:rsidRDefault="00331177">
      <w:pPr>
        <w:jc w:val="both"/>
      </w:pPr>
    </w:p>
    <w:p w:rsidRPr="00625DD4" w:rsidR="00331177" w:rsidP="00625DD4" w:rsidRDefault="00413767">
      <w:pPr>
        <w:ind w:firstLine="708"/>
        <w:jc w:val="both"/>
      </w:pPr>
      <w:r w:rsidRPr="00625DD4">
        <w:t>Stečajni upravitelj</w:t>
      </w:r>
      <w:r w:rsidRPr="00625DD4" w:rsidR="00331177">
        <w:t xml:space="preserve"> je navedenu tražbinu priznao u cijelosti. </w:t>
      </w:r>
    </w:p>
    <w:p w:rsidRPr="00625DD4" w:rsidR="00331177" w:rsidP="00625DD4" w:rsidRDefault="00331177">
      <w:pPr>
        <w:jc w:val="both"/>
      </w:pPr>
    </w:p>
    <w:p w:rsidRPr="00625DD4" w:rsidR="00331177" w:rsidP="00625DD4" w:rsidRDefault="00331177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331177" w:rsidP="00625DD4" w:rsidRDefault="00331177">
      <w:pPr>
        <w:jc w:val="both"/>
      </w:pPr>
    </w:p>
    <w:p w:rsidRPr="00625DD4" w:rsidR="00331177" w:rsidP="00625DD4" w:rsidRDefault="00331177">
      <w:pPr>
        <w:ind w:firstLine="708"/>
        <w:jc w:val="both"/>
      </w:pPr>
      <w:r w:rsidRPr="00625DD4">
        <w:t xml:space="preserve">Stečajni sudac objavljuje da se tražbina stečajnog vjerovnika </w:t>
      </w:r>
      <w:r w:rsidR="008871BE">
        <w:t>ISTARSKI VODOVOD d.o.o. Buzet, Sv. Ivan 8, OIB: 13269963589</w:t>
      </w:r>
      <w:r w:rsidRPr="00625DD4">
        <w:t xml:space="preserve">, smatra utvrđenom u iznosu od </w:t>
      </w:r>
      <w:r w:rsidR="008871BE">
        <w:t>423,26</w:t>
      </w:r>
      <w:r w:rsidRPr="00625DD4" w:rsidR="008871BE">
        <w:t xml:space="preserve"> </w:t>
      </w:r>
      <w:r w:rsidRPr="00625DD4" w:rsidR="00EB0E11">
        <w:t xml:space="preserve">kn </w:t>
      </w:r>
      <w:r w:rsidRPr="00625DD4">
        <w:t xml:space="preserve">i razvrstava se u </w:t>
      </w:r>
      <w:r w:rsidR="008871BE">
        <w:t>I</w:t>
      </w:r>
      <w:r w:rsidRPr="00625DD4" w:rsidR="00993A48">
        <w:t>I</w:t>
      </w:r>
      <w:r w:rsidRPr="00625DD4">
        <w:t>. viši isplatni red.</w:t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3. </w:t>
      </w:r>
      <w:r>
        <w:t xml:space="preserve"> Vjerovnik </w:t>
      </w:r>
      <w:r w:rsidR="008871BE">
        <w:t xml:space="preserve">REPUBLIKA HRVATSKA, </w:t>
      </w:r>
      <w:r w:rsidR="00035531">
        <w:t>Ministarstvo financija, Porezna uprava, Područni ured Pazin, OIB: 52634238587</w:t>
      </w:r>
      <w:r>
        <w:t xml:space="preserve"> prijavi</w:t>
      </w:r>
      <w:r w:rsidR="00625DD4">
        <w:t>la</w:t>
      </w:r>
      <w:r>
        <w:t xml:space="preserve"> je tražbinu u iznosu od </w:t>
      </w:r>
      <w:r w:rsidR="00035531">
        <w:t>85.101,06</w:t>
      </w:r>
      <w:r>
        <w:t xml:space="preserve"> kn po osnovi </w:t>
      </w:r>
      <w:r w:rsidR="00035531">
        <w:t>poreza na dobit, članarine, troškova prisilne naplate i zatezne kamate</w:t>
      </w:r>
      <w:r>
        <w:t xml:space="preserve">, kao tražbinu </w:t>
      </w:r>
      <w:r w:rsidR="00035531">
        <w:t>drugog</w:t>
      </w:r>
      <w:r w:rsidRPr="009C2AA1">
        <w:t xml:space="preserve"> višeg isplatnog reda.</w:t>
      </w:r>
    </w:p>
    <w:p w:rsidR="00EB0E11" w:rsidP="00EB0E11" w:rsidRDefault="00C4460D">
      <w:pPr>
        <w:ind w:firstLine="708"/>
        <w:jc w:val="both"/>
      </w:pPr>
      <w:r>
        <w:t xml:space="preserve"> </w:t>
      </w:r>
    </w:p>
    <w:p w:rsidRPr="00625DD4" w:rsidR="00035531" w:rsidP="00035531" w:rsidRDefault="00035531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 xml:space="preserve">Stečajni sudac objavljuje da se tražbina stečajnog vjerovnika </w:t>
      </w:r>
      <w:r>
        <w:t>REPUBLIKA HRVATSKA, Ministarstvo financija, Porezna uprava, Područni ured Pazin, OIB: 52634238587</w:t>
      </w:r>
      <w:r w:rsidRPr="00625DD4">
        <w:t xml:space="preserve">, smatra utvrđenom u iznosu od </w:t>
      </w:r>
      <w:r>
        <w:t xml:space="preserve">85.101,06 </w:t>
      </w:r>
      <w:r w:rsidRPr="00625DD4">
        <w:t xml:space="preserve">kn i razvrstava se u </w:t>
      </w:r>
      <w:r>
        <w:t>I</w:t>
      </w:r>
      <w:r w:rsidRPr="00625DD4">
        <w:t>I. viši isplatni red.</w:t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4. </w:t>
      </w:r>
      <w:r w:rsidR="00625DD4">
        <w:t xml:space="preserve"> Vjerovnik </w:t>
      </w:r>
      <w:r w:rsidR="00035531">
        <w:t>HRVATSKE VODE, Zagreb, Ulica grada Vukovara 220, OIB: 28921383001,</w:t>
      </w:r>
      <w:r>
        <w:t xml:space="preserve"> prijavio je tražbinu u iznosu od </w:t>
      </w:r>
      <w:r w:rsidR="00035531">
        <w:t>433,14</w:t>
      </w:r>
      <w:r>
        <w:t xml:space="preserve"> kn po osnovi </w:t>
      </w:r>
      <w:r w:rsidR="00035531">
        <w:t>naknada za uređenje voda i zatezne kamate</w:t>
      </w:r>
      <w:r>
        <w:t xml:space="preserve">, kao tražbinu </w:t>
      </w:r>
      <w:r w:rsidR="00625DD4">
        <w:t>drugog</w:t>
      </w:r>
      <w:r w:rsidRPr="009C2AA1">
        <w:t xml:space="preserve"> 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035531">
        <w:t>HRVATSKE VODE, Zagreb, Ulica grada Vukovara 220, OIB: 28921383001</w:t>
      </w:r>
      <w:r>
        <w:t>, smatra u</w:t>
      </w:r>
      <w:r w:rsidRPr="00CF43B1">
        <w:t xml:space="preserve">tvrđenom u iznosu od </w:t>
      </w:r>
      <w:r w:rsidR="00035531">
        <w:t xml:space="preserve">433,14 </w:t>
      </w:r>
      <w:r>
        <w:t xml:space="preserve">kn i razvrstava se u </w:t>
      </w:r>
      <w:r w:rsidR="00625DD4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B223DC" w:rsidP="00331177" w:rsidRDefault="00B223DC">
      <w:pPr>
        <w:ind w:firstLine="708"/>
        <w:jc w:val="both"/>
        <w:rPr>
          <w:b/>
        </w:rPr>
      </w:pPr>
    </w:p>
    <w:p w:rsidR="00267778" w:rsidP="00331177" w:rsidRDefault="00267778">
      <w:pPr>
        <w:ind w:firstLine="708"/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5. </w:t>
      </w:r>
      <w:r>
        <w:t xml:space="preserve"> Vjerovnik </w:t>
      </w:r>
      <w:r w:rsidR="00035531">
        <w:t>FINANCIJSKA AGENCIJA, Zagreb, Ulica grada Vukovara 70, OIB: 85821130368</w:t>
      </w:r>
      <w:r>
        <w:t xml:space="preserve">, prijavio je tražbinu u iznosu od </w:t>
      </w:r>
      <w:r w:rsidR="00035531">
        <w:t>1.655,00</w:t>
      </w:r>
      <w:r>
        <w:t xml:space="preserve"> kn </w:t>
      </w:r>
      <w:r w:rsidRPr="001F6333" w:rsidR="001F6333">
        <w:t xml:space="preserve">po osnovi </w:t>
      </w:r>
      <w:r w:rsidR="00035531">
        <w:t>naknada za provedbu osnova za plaćanje</w:t>
      </w:r>
      <w:r w:rsidRPr="001F6333" w:rsidR="001F6333">
        <w:t>, kao tražbinu drugog višeg isplatnog reda.</w:t>
      </w:r>
    </w:p>
    <w:p w:rsidR="001F6333" w:rsidP="00EB0E11" w:rsidRDefault="001F6333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035531">
        <w:t>FINANCIJSKA AGENCIJA, Zagreb, Ulica grada Vukovara 70, OIB: 85821130368</w:t>
      </w:r>
      <w:r>
        <w:t>, smatra u</w:t>
      </w:r>
      <w:r w:rsidRPr="00CF43B1">
        <w:t xml:space="preserve">tvrđenom u iznosu od </w:t>
      </w:r>
      <w:r w:rsidR="00035531">
        <w:t xml:space="preserve">1.655,00 </w:t>
      </w:r>
      <w:r>
        <w:t xml:space="preserve">kn i razvrstava se u </w:t>
      </w:r>
      <w:r w:rsidR="001F6333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6. </w:t>
      </w:r>
      <w:r>
        <w:t xml:space="preserve"> Vjerovnik </w:t>
      </w:r>
      <w:r w:rsidR="00035531">
        <w:t>TELBA RAČUNOVODSTVO d.o.o. Rovinj, D. Segalla 8, OIB: 95578265587</w:t>
      </w:r>
      <w:r>
        <w:t xml:space="preserve">, prijavio je tražbinu u iznosu od </w:t>
      </w:r>
      <w:r w:rsidR="00035531">
        <w:t>20.597,15</w:t>
      </w:r>
      <w:r>
        <w:t xml:space="preserve"> kn </w:t>
      </w:r>
      <w:r w:rsidRPr="001F6333" w:rsidR="001F6333">
        <w:t xml:space="preserve">po osnovi </w:t>
      </w:r>
      <w:r w:rsidR="00035531">
        <w:t>računa za usluge i zatezne kamate</w:t>
      </w:r>
      <w:r w:rsidRPr="001F6333" w:rsidR="001F6333">
        <w:t>, kao tražbinu drugog višeg isplatnog red</w:t>
      </w:r>
      <w:r w:rsidRPr="009C2AA1">
        <w:t>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035531">
        <w:t>TELBA RAČUNOVODSTVO d.o.o. Rovinj, D. Segalla 8, OIB: 95578265587</w:t>
      </w:r>
      <w:r>
        <w:t>, smatra u</w:t>
      </w:r>
      <w:r w:rsidRPr="00CF43B1">
        <w:t xml:space="preserve">tvrđenom u iznosu od </w:t>
      </w:r>
      <w:r w:rsidR="00035531">
        <w:t xml:space="preserve">20.597,15 </w:t>
      </w:r>
      <w:r w:rsidR="002E286D">
        <w:t>kn</w:t>
      </w:r>
      <w:r>
        <w:t xml:space="preserve"> i razvrstava se u </w:t>
      </w:r>
      <w:r w:rsidR="001F6333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2E286D" w:rsidP="00EB0E11" w:rsidRDefault="002E286D">
      <w:pPr>
        <w:ind w:firstLine="708"/>
        <w:jc w:val="both"/>
      </w:pP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035531">
        <w:t>13</w:t>
      </w:r>
      <w:r w:rsidR="00854EC9">
        <w:t>,</w:t>
      </w:r>
      <w:r w:rsidR="00390D42">
        <w:t>10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53C0" w:rsidRDefault="000453C0">
      <w:r>
        <w:separator/>
      </w:r>
    </w:p>
  </w:endnote>
  <w:endnote w:type="continuationSeparator" w:id="0">
    <w:p w:rsidR="000453C0" w:rsidRDefault="000453C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53C0" w:rsidRDefault="000453C0">
      <w:r>
        <w:separator/>
      </w:r>
    </w:p>
  </w:footnote>
  <w:footnote w:type="continuationSeparator" w:id="0">
    <w:p w:rsidR="000453C0" w:rsidRDefault="000453C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53C0" w:rsidRDefault="000453C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B8E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E46CF0" w:rsidR="000453C0" w:rsidP="005D667F" w:rsidRDefault="000453C0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8871BE">
      <w:t>Posl. br</w:t>
    </w:r>
    <w:r w:rsidR="008871BE">
      <w:t>oj: 4</w:t>
    </w:r>
    <w:r w:rsidRPr="00E46CF0" w:rsidR="008871BE">
      <w:t xml:space="preserve"> St</w:t>
    </w:r>
    <w:r w:rsidR="008871BE">
      <w:t>-226/2019-25</w:t>
    </w:r>
  </w:p>
  <w:p w:rsidRPr="003E1F8E" w:rsidR="000453C0" w:rsidP="005D4B42" w:rsidRDefault="000453C0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53BA7"/>
    <w:rsid w:val="00357309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5499"/>
    <w:rsid w:val="007763CA"/>
    <w:rsid w:val="00785354"/>
    <w:rsid w:val="007915A3"/>
    <w:rsid w:val="0079166A"/>
    <w:rsid w:val="007A13C3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3977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9451F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D0784"/>
    <w:rsid w:val="00CE3462"/>
    <w:rsid w:val="00CE6849"/>
    <w:rsid w:val="00CE6863"/>
    <w:rsid w:val="00CF43B1"/>
    <w:rsid w:val="00D000FD"/>
    <w:rsid w:val="00D02B8E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A363F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02B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2B8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2B8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2B8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2B8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veljače 2020.</izvorni_sadrzaj>
    <derivirana_varijabla naziv="DomainObject.StvarniPocetakDatum_1">19. veljače 2020.</derivirana_varijabla>
  </DomainObject.StvarniPocetakDatum>
  <DomainObject.StvarniZavrsetakDatum>
    <izvorni_sadrzaj>19. veljače 2020.</izvorni_sadrzaj>
    <derivirana_varijabla naziv="DomainObject.StvarniZavrsetakDatum_1">19. veljače 2020.</derivirana_varijabla>
  </DomainObject.StvarniZavrsetakDatum>
  <DomainObject.PlaniraniZavrsetakDatum>
    <izvorni_sadrzaj>19. veljače 2020.</izvorni_sadrzaj>
    <derivirana_varijabla naziv="DomainObject.PlaniraniZavrsetakDatum_1">19. veljače 2020.</derivirana_varijabla>
  </DomainObject.PlaniraniZavrsetakDatum>
  <DomainObject.PlaniraniPocetakDatum>
    <izvorni_sadrzaj>19. veljače 2020.</izvorni_sadrzaj>
    <derivirana_varijabla naziv="DomainObject.PlaniraniPocetakDatum_1">19. veljače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2020.</izvorni_sadrzaj>
    <derivirana_varijabla naziv="DomainObject.Zapisnik.DatumKreiranja_1">19.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St-226/2019-25</izvorni_sadrzaj>
    <derivirana_varijabla naziv="DomainObject.Zapisnik.Oznaka_1">St-226/2019-25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St-226/2019</izvorni_sadrzaj>
    <derivirana_varijabla naziv="DomainObject.Predmet.OznakaBroj_1">St-226/2019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PROSPERUS d.o.o. ROVINJ zastupanog po punomoćniku Stanislava Haložan</izvorni_sadrzaj>
    <derivirana_varijabla naziv="DomainObject.Predmet.ProtustrankaFormated_1">  PROSPERUS d.o.o. ROVINJ zastupanog po punomoćniku Stanislava Haložan</derivirana_varijabla>
  </DomainObject.Predmet.ProtustrankaFormated>
  <DomainObject.Predmet.ProtustrankaFormatedOIB>
    <izvorni_sadrzaj>  PROSPERUS d.o.o. ROVINJ, OIB 19547870089 zastupanog po punomoćniku Stanislava Haložan</izvorni_sadrzaj>
    <derivirana_varijabla naziv="DomainObject.Predmet.ProtustrankaFormatedOIB_1">  PROSPERUS d.o.o. ROVINJ, OIB 19547870089 zastupanog po punomoćniku Stanislava Haložan</derivirana_varijabla>
  </DomainObject.Predmet.ProtustrankaFormatedOIB>
  <DomainObject.Predmet.ProtustrankaFormatedWithAdress>
    <izvorni_sadrzaj> PROSPERUS d.o.o. ROVINJ, Garzottijeva 1, 52210 Rovinj zastupanog po punomoćniku Stanislava Haložan</izvorni_sadrzaj>
    <derivirana_varijabla naziv="DomainObject.Predmet.ProtustrankaFormatedWithAdress_1"> PROSPERUS d.o.o. ROVINJ, Garzottijeva 1, 52210 Rovinj zastupanog po punomoćniku Stanislava Haložan</derivirana_varijabla>
  </DomainObject.Predmet.ProtustrankaFormatedWithAdress>
  <DomainObject.Predmet.ProtustrankaFormatedWithAdressOIB>
    <izvorni_sadrzaj> PROSPERUS d.o.o. ROVINJ, OIB 19547870089, Garzottijeva 1, 52210 Rovinj zastupanog po punomoćniku Stanislava Haložan</izvorni_sadrzaj>
    <derivirana_varijabla naziv="DomainObject.Predmet.ProtustrankaFormatedWithAdressOIB_1"> PROSPERUS d.o.o. ROVINJ, OIB 19547870089, Garzottijeva 1, 52210 Rovinj zastupanog po punomoćniku Stanislava Haložan</derivirana_varijabla>
  </DomainObject.Predmet.ProtustrankaFormatedWithAdressOIB>
  <DomainObject.Predmet.ProtustrankaWithAdress>
    <izvorni_sadrzaj>PROSPERUS d.o.o. ROVINJ Garzottijeva 1, 52210 Rovinj</izvorni_sadrzaj>
    <derivirana_varijabla naziv="DomainObject.Predmet.ProtustrankaWithAdress_1">PROSPERUS d.o.o. ROVINJ Garzottijeva 1, 52210 Rovinj</derivirana_varijabla>
  </DomainObject.Predmet.ProtustrankaWithAdress>
  <DomainObject.Predmet.ProtustrankaWithAdressOIB>
    <izvorni_sadrzaj>PROSPERUS d.o.o. ROVINJ, OIB 19547870089, Garzottijeva 1, 52210 Rovinj</izvorni_sadrzaj>
    <derivirana_varijabla naziv="DomainObject.Predmet.ProtustrankaWithAdressOIB_1">PROSPERUS d.o.o. ROVINJ, OIB 19547870089, Garzottijeva 1, 52210 Rovinj</derivirana_varijabla>
  </DomainObject.Predmet.ProtustrankaWithAdressOIB>
  <DomainObject.Predmet.ProtustrankaNazivFormated>
    <izvorni_sadrzaj>PROSPERUS d.o.o. ROVINJ</izvorni_sadrzaj>
    <derivirana_varijabla naziv="DomainObject.Predmet.ProtustrankaNazivFormated_1">PROSPERUS d.o.o. ROVINJ</derivirana_varijabla>
  </DomainObject.Predmet.ProtustrankaNazivFormated>
  <DomainObject.Predmet.ProtustrankaNazivFormatedOIB>
    <izvorni_sadrzaj>PROSPERUS d.o.o. ROVINJ, OIB 19547870089</izvorni_sadrzaj>
    <derivirana_varijabla naziv="DomainObject.Predmet.ProtustrankaNazivFormatedOIB_1">PROSPERUS d.o.o. ROVINJ, OIB 19547870089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2, 52000 Pazin zastupanog po punomoćniku ŽDO PULA</izvorni_sadrzaj>
    <derivirana_varijabla naziv="DomainObject.Predmet.StrankaFormatedWithAdress_1"> RH, Ministarstvo financija, Porezna uprava, Područni ured Pazin, M. B. Rašana 2,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2, 52000 Pazin zastupanog po punomoćniku ŽDO PULA</izvorni_sadrzaj>
    <derivirana_varijabla naziv="DomainObject.Predmet.StrankaFormatedWithAdressOIB_1"> RH, Ministarstvo financija, Porezna uprava, Područni ured Pazin, OIB 52634238587, M. B. Rašana 2, 52000 Pazin zastupanog po punomoćniku ŽDO PULA</derivirana_varijabla>
  </DomainObject.Predmet.StrankaFormatedWithAdressOIB>
  <DomainObject.Predmet.StrankaWithAdress>
    <izvorni_sadrzaj>RH, Ministarstvo financija, Porezna uprava, Područni ured Pazin M. B. Rašana 2,52000 Pazin</izvorni_sadrzaj>
    <derivirana_varijabla naziv="DomainObject.Predmet.StrankaWithAdress_1">RH, Ministarstvo financija, Porezna uprava, Područni ured Pazin M. B. Rašana 2,52000 Pazin</derivirana_varijabla>
  </DomainObject.Predmet.StrankaWithAdress>
  <DomainObject.Predmet.StrankaWithAdressOIB>
    <izvorni_sadrzaj>RH, Ministarstvo financija, Porezna uprava, Područni ured Pazin, OIB 52634238587, M. B. Rašana 2,52000 Pazin</izvorni_sadrzaj>
    <derivirana_varijabla naziv="DomainObject.Predmet.StrankaWithAdressOIB_1">RH, Ministarstvo financija, Porezna uprava, Područni ured Pazin, OIB 52634238587, M. B. Rašana 2,52000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93526.66</izvorni_sadrzaj>
    <derivirana_varijabla naziv="DomainObject.Predmet.TrenutnaVrijednost_1">93526.66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2, 52000 Pazin zastupanog po punomoćniku ŽDO PULA</item>
    </izvorni_sadrzaj>
    <derivirana_varijabla naziv="DomainObject.Predmet.StrankaListFormatedWithAdress_1">
      <item>RH, Ministarstvo financija, Porezna uprava, Područni ured Pazin, M. B. Rašana 2,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PROSPERUS d.o.o. ROVINJ zastupanog po punomoćniku Stanislava Haložan</item>
    </izvorni_sadrzaj>
    <derivirana_varijabla naziv="DomainObject.Predmet.ProtuStrankaListFormated_1">
      <item>PROSPERUS d.o.o. ROVINJ zastupanog po punomoćniku Stanislava Haložan</item>
    </derivirana_varijabla>
  </DomainObject.Predmet.ProtuStrankaListFormated>
  <DomainObject.Predmet.ProtuStrankaListFormatedOIB>
    <izvorni_sadrzaj>
      <item>PROSPERUS d.o.o. ROVINJ, OIB 19547870089 zastupanog po punomoćniku Stanislava Haložan</item>
    </izvorni_sadrzaj>
    <derivirana_varijabla naziv="DomainObject.Predmet.ProtuStrankaListFormatedOIB_1">
      <item>PROSPERUS d.o.o. ROVINJ, OIB 19547870089 zastupanog po punomoćniku Stanislava Haložan</item>
    </derivirana_varijabla>
  </DomainObject.Predmet.ProtuStrankaListFormatedOIB>
  <DomainObject.Predmet.ProtuStrankaListFormatedWithAdress>
    <izvorni_sadrzaj>
      <item>PROSPERUS d.o.o. ROVINJ, Garzottijeva 1, 52210 Rovinj zastupanog po punomoćniku Stanislava Haložan</item>
    </izvorni_sadrzaj>
    <derivirana_varijabla naziv="DomainObject.Predmet.ProtuStrankaListFormatedWithAdress_1">
      <item>PROSPERUS d.o.o. ROVINJ, Garzottijeva 1, 52210 Rovinj zastupanog po punomoćniku Stanislava Haložan</item>
    </derivirana_varijabla>
  </DomainObject.Predmet.ProtuStrankaListFormatedWithAdress>
  <DomainObject.Predmet.ProtuStrankaListFormatedWithAdressOIB>
    <izvorni_sadrzaj>
      <item>PROSPERUS d.o.o. ROVINJ, OIB 19547870089, Garzottijeva 1, 52210 Rovinj zastupanog po punomoćniku Stanislava Haložan</item>
    </izvorni_sadrzaj>
    <derivirana_varijabla naziv="DomainObject.Predmet.ProtuStrankaListFormatedWithAdressOIB_1">
      <item>PROSPERUS d.o.o. ROVINJ, OIB 19547870089, Garzottijeva 1, 52210 Rovinj zastupanog po punomoćniku Stanislava Haložan</item>
    </derivirana_varijabla>
  </DomainObject.Predmet.ProtuStrankaListFormatedWithAdressOIB>
  <DomainObject.Predmet.ProtuStrankaListNazivFormated>
    <izvorni_sadrzaj>
      <item>PROSPERUS d.o.o. ROVINJ</item>
    </izvorni_sadrzaj>
    <derivirana_varijabla naziv="DomainObject.Predmet.ProtuStrankaListNazivFormated_1">
      <item>PROSPERUS d.o.o. ROVINJ</item>
    </derivirana_varijabla>
  </DomainObject.Predmet.ProtuStrankaListNazivFormated>
  <DomainObject.Predmet.ProtuStrankaListNazivFormatedOIB>
    <izvorni_sadrzaj>
      <item>PROSPERUS d.o.o. ROVINJ, OIB 19547870089</item>
    </izvorni_sadrzaj>
    <derivirana_varijabla naziv="DomainObject.Predmet.ProtuStrankaListNazivFormatedOIB_1">
      <item>PROSPERUS d.o.o. ROVINJ, OIB 19547870089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Stanislava Haložan punomoćnica sudionika u postupku PROSPERUS d.o.o. ROVINJ</item>
    </izvorni_sadrzaj>
    <derivirana_varijabla naziv="DomainObject.Predmet.OstaliListFormated_1">
      <item>ŽDO PULA punomoćnik sudionika u postupku RH, Ministarstvo financija, Porezna uprava, Područni ured Pazin</item>
      <item>Stanislava Haložan punomoćnica sudionika u postupku PROSPERUS d.o.o. ROVINJ</item>
    </derivirana_varijabla>
  </DomainObject.Predmet.OstaliListFormated>
  <DomainObject.Predmet.OstaliListFormatedOIB>
    <izvorni_sadrzaj>
      <item>ŽDO PULA punomoćnik sudionika u postupku RH, Ministarstvo financija, Porezna uprava, Područni ured Pazin</item>
      <item>Stanislava Haložan, OIB 91778352337 punomoćnica sudionika u postupku PROSPERUS d.o.o. ROVINJ</item>
    </izvorni_sadrzaj>
    <derivirana_varijabla naziv="DomainObject.Predmet.OstaliListFormatedOIB_1">
      <item>ŽDO PULA punomoćnik sudionika u postupku RH, Ministarstvo financija, Porezna uprava, Područni ured Pazin</item>
      <item>Stanislava Haložan, OIB 91778352337 punomoćnica sudionika u postupku PROSPERUS d.o.o. ROVINJ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Stanislava Haložan, Kalce 17, Logatec punomoćnica sudionika u postupku PROSPERUS d.o.o. ROVINJ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Stanislava Haložan, Kalce 17, Logatec punomoćnica sudionika u postupku PROSPERUS d.o.o. ROVINJ</item>
    </derivirana_varijabla>
  </DomainObject.Predmet.OstaliListFormatedWithAdress>
  <DomainObject.Predmet.OstaliListFormatedWithAdressOIB>
    <izvorni_sadrzaj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</izvorni_sadrzaj>
    <derivirana_varijabla naziv="DomainObject.Predmet.OstaliListFormatedWithAdressOIB_1"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</derivirana_varijabla>
  </DomainObject.Predmet.OstaliListFormatedWithAdressOIB>
  <DomainObject.Predmet.OstaliListNazivFormated>
    <izvorni_sadrzaj>
      <item>ŽDO PULA</item>
      <item>Stanislava Haložan</item>
    </izvorni_sadrzaj>
    <derivirana_varijabla naziv="DomainObject.Predmet.OstaliListNazivFormated_1">
      <item>ŽDO PULA</item>
      <item>Stanislava Haložan</item>
    </derivirana_varijabla>
  </DomainObject.Predmet.OstaliListNazivFormated>
  <DomainObject.Predmet.OstaliListNazivFormatedOIB>
    <izvorni_sadrzaj>
      <item>ŽDO PULA</item>
      <item>Stanislava Haložan, OIB 91778352337</item>
    </izvorni_sadrzaj>
    <derivirana_varijabla naziv="DomainObject.Predmet.OstaliListNazivFormatedOIB_1">
      <item>ŽDO PULA</item>
      <item>Stanislava Haložan, OIB 91778352337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veljače 2020.</izvorni_sadrzaj>
    <derivirana_varijabla naziv="DomainObject.Datum_1">19. veljače 2020.</derivirana_varijabla>
  </DomainObject.Datum>
  <DomainObject.PoslovniBrojDokumenta>
    <izvorni_sadrzaj>St-226/2019-25</izvorni_sadrzaj>
    <derivirana_varijabla naziv="DomainObject.PoslovniBrojDokumenta_1">St-226/2019-25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PROSPERUS d.o.o. ROVINJ</izvorni_sadrzaj>
    <derivirana_varijabla naziv="DomainObject.Predmet.ProtustrankaIDrugi_1">PROSPERUS d.o.o. ROVINJ</derivirana_varijabla>
  </DomainObject.Predmet.ProtustrankaIDrugi>
  <DomainObject.Predmet.StrankaIDrugiAdressOIB>
    <izvorni_sadrzaj>RH, Ministarstvo financija, Porezna uprava, Područni ured Pazin, OIB 52634238587, M. B. Rašana 2, 52000 Pazin</izvorni_sadrzaj>
    <derivirana_varijabla naziv="DomainObject.Predmet.StrankaIDrugiAdressOIB_1">RH, Ministarstvo financija, Porezna uprava, Područni ured Pazin, OIB 52634238587, M. B. Rašana 2, 52000 Pazin</derivirana_varijabla>
  </DomainObject.Predmet.StrankaIDrugiAdressOIB>
  <DomainObject.Predmet.ProtustrankaIDrugiAdressOIB>
    <izvorni_sadrzaj>PROSPERUS d.o.o. ROVINJ, OIB 19547870089, Garzottijeva 1, 52210 Rovinj</izvorni_sadrzaj>
    <derivirana_varijabla naziv="DomainObject.Predmet.ProtustrankaIDrugiAdressOIB_1">PROSPERUS d.o.o. ROVINJ, OIB 19547870089, Garzottijeva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PROSPERUS d.o.o. ROVINJ</item>
      <item>RH, Ministarstvo financija, Porezna uprava, Područni ured Pazin</item>
      <item>ŽDO PULA</item>
      <item>Stanislava Haložan</item>
    </izvorni_sadrzaj>
    <derivirana_varijabla naziv="DomainObject.Predmet.SudioniciListNaziv_1">
      <item>PROSPERUS d.o.o. ROVINJ</item>
      <item>RH, Ministarstvo financija, Porezna uprava, Područni ured Pazin</item>
      <item>ŽDO PULA</item>
      <item>Stanislava Haložan</item>
    </derivirana_varijabla>
  </DomainObject.Predmet.SudioniciListNaziv>
  <DomainObject.Predmet.SudioniciListAdressOIB>
    <izvorni_sadrzaj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</izvorni_sadrzaj>
    <derivirana_varijabla naziv="DomainObject.Predmet.SudioniciListAdressOIB_1"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19547870089</item>
      <item>, OIB 52634238587</item>
      <item>, OIB null</item>
      <item>, OIB 91778352337</item>
    </izvorni_sadrzaj>
    <derivirana_varijabla naziv="DomainObject.Predmet.SudioniciListNazivOIB_1">
      <item>, OIB 19547870089</item>
      <item>, OIB 52634238587</item>
      <item>, OIB null</item>
      <item>, OIB 91778352337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siječnja 2019.</izvorni_sadrzaj>
    <derivirana_varijabla naziv="DomainObject.Predmet.DatumPocetkaProcesa_1">23.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896</properties:Words>
  <properties:Characters>5138</properties:Characters>
  <properties:Lines>147</properties:Lines>
  <properties:Paragraphs>54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6113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2020-02-18T11:42:00Z</dcterms:created>
  <dc:creator>drabar</dc:creator>
  <cp:lastModifiedBy>Sanja Prodan</cp:lastModifiedBy>
  <cp:lastPrinted>2020-01-27T09:10:00Z</cp:lastPrinted>
  <dcterms:modified xmlns:xsi="http://www.w3.org/2001/XMLSchema-instance" xsi:type="dcterms:W3CDTF">2020-02-19T12:37:00Z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St-226/2019-25 / Zapisnik - Ispitno ročište (St-226-2019-25-prosperus.docx)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